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53D1C" w14:textId="77777777" w:rsidR="004E399D" w:rsidRDefault="004E399D" w:rsidP="004E3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KYLLYNGBEK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835FE64" w14:textId="77777777" w:rsidR="004E399D" w:rsidRDefault="004E399D" w:rsidP="004E3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Merchant.</w:t>
      </w:r>
    </w:p>
    <w:p w14:paraId="0A6D040C" w14:textId="77777777" w:rsidR="004E399D" w:rsidRDefault="004E399D" w:rsidP="004E399D">
      <w:pPr>
        <w:pStyle w:val="NoSpacing"/>
        <w:rPr>
          <w:rFonts w:cs="Times New Roman"/>
          <w:szCs w:val="24"/>
        </w:rPr>
      </w:pPr>
    </w:p>
    <w:p w14:paraId="1340EFF1" w14:textId="77777777" w:rsidR="004E399D" w:rsidRDefault="004E399D" w:rsidP="004E399D">
      <w:pPr>
        <w:pStyle w:val="NoSpacing"/>
        <w:rPr>
          <w:rFonts w:cs="Times New Roman"/>
          <w:szCs w:val="24"/>
        </w:rPr>
      </w:pPr>
    </w:p>
    <w:p w14:paraId="3D41B124" w14:textId="77777777" w:rsidR="004E399D" w:rsidRDefault="004E399D" w:rsidP="004E3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Guy Fairfax of Walton(q.v.) brought a plaint of debt against him and</w:t>
      </w:r>
    </w:p>
    <w:p w14:paraId="1C357B96" w14:textId="77777777" w:rsidR="004E399D" w:rsidRDefault="004E399D" w:rsidP="004E3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4AD2E43C" w14:textId="77777777" w:rsidR="004E399D" w:rsidRDefault="004E399D" w:rsidP="004E3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15AA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178ABB39" w14:textId="77777777" w:rsidR="004E399D" w:rsidRDefault="004E399D" w:rsidP="004E399D">
      <w:pPr>
        <w:pStyle w:val="NoSpacing"/>
        <w:rPr>
          <w:rFonts w:cs="Times New Roman"/>
          <w:szCs w:val="24"/>
        </w:rPr>
      </w:pPr>
    </w:p>
    <w:p w14:paraId="403D42FD" w14:textId="77777777" w:rsidR="004E399D" w:rsidRDefault="004E399D" w:rsidP="004E399D">
      <w:pPr>
        <w:pStyle w:val="NoSpacing"/>
        <w:rPr>
          <w:rFonts w:cs="Times New Roman"/>
          <w:szCs w:val="24"/>
        </w:rPr>
      </w:pPr>
    </w:p>
    <w:p w14:paraId="093FB01E" w14:textId="77777777" w:rsidR="004E399D" w:rsidRDefault="004E399D" w:rsidP="004E3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2024</w:t>
      </w:r>
    </w:p>
    <w:p w14:paraId="4A3169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9CE92" w14:textId="77777777" w:rsidR="004E399D" w:rsidRDefault="004E399D" w:rsidP="009139A6">
      <w:r>
        <w:separator/>
      </w:r>
    </w:p>
  </w:endnote>
  <w:endnote w:type="continuationSeparator" w:id="0">
    <w:p w14:paraId="45318BB4" w14:textId="77777777" w:rsidR="004E399D" w:rsidRDefault="004E39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382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7737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E37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36B54" w14:textId="77777777" w:rsidR="004E399D" w:rsidRDefault="004E399D" w:rsidP="009139A6">
      <w:r>
        <w:separator/>
      </w:r>
    </w:p>
  </w:footnote>
  <w:footnote w:type="continuationSeparator" w:id="0">
    <w:p w14:paraId="391F5EAE" w14:textId="77777777" w:rsidR="004E399D" w:rsidRDefault="004E39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A0D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B05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A9B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9D"/>
    <w:rsid w:val="000666E0"/>
    <w:rsid w:val="002510B7"/>
    <w:rsid w:val="00270799"/>
    <w:rsid w:val="004E399D"/>
    <w:rsid w:val="005C130B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454D5"/>
  <w15:chartTrackingRefBased/>
  <w15:docId w15:val="{8515972C-D29F-408E-86CF-EAB63671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39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2024-11-10T08:16:00Z</dcterms:created>
  <dcterms:modified xsi:type="dcterms:W3CDTF">2024-11-10T08:17:00Z</dcterms:modified>
</cp:coreProperties>
</file>